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670924" w14:textId="b670924">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B5555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79253B" w:rsidR="0079253B">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B5555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9253B" w:rsidR="0079253B">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5555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79253B" w:rsidR="0079253B">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9253B" w:rsidR="0079253B">
            <w:rPr>
              <w:rStyle w:val="PozadinaSvijetloZelena"/>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79253B" w:rsidR="0079253B">
            <w:rPr>
              <w:rStyle w:val="PozadinaSvijetloZelena"/>
            </w:rPr>
            <w:t>Pp-4216/2025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79253B" w:rsidR="0079253B">
            <w:rPr>
              <w:rStyle w:val="PozadinaSvijetloZelena"/>
            </w:rPr>
            <w:t>Lucija Franić Novak</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79253B" w:rsidR="0079253B">
            <w:rPr>
              <w:rStyle w:val="PozadinaSvijetloZelena"/>
            </w:rPr>
            <w:t>članka 176.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B5555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PozadinaSvijetloZelena"/>
          </w:rPr>
        </w:sdtEndPr>
        <w:sdtContent>
          <w:r w:rsidRPr="0079253B" w:rsidR="0079253B">
            <w:rPr>
              <w:rStyle w:val="PozadinaSvijetloZelena"/>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79253B" w:rsidR="0079253B">
            <w:rPr>
              <w:rStyle w:val="PozadinaSvijetloZelena"/>
            </w:rPr>
            <w:t>Lucija Franić Novak</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79253B" w:rsidR="0079253B">
            <w:rPr>
              <w:rStyle w:val="PozadinaSvijetloZelena"/>
            </w:rPr>
            <w:t>25. veljače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79253B" w:rsidR="0079253B">
            <w:rPr>
              <w:rStyle w:val="PozadinaSvijetloZelena"/>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9253B" w:rsidR="0079253B">
            <w:rPr>
              <w:rStyle w:val="PozadinaSvijetloZelena"/>
            </w:rPr>
            <w:t>Avenija Dubrovnik 8</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9253B" w:rsidR="0079253B">
            <w:rPr>
              <w:rStyle w:val="PozadinaSvijetloZelena"/>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79253B" w:rsidR="0079253B">
            <w:rPr>
              <w:rStyle w:val="PozadinaSvijetloZelena"/>
            </w:rPr>
            <w:t>321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79253B" w:rsidR="0079253B">
            <w:rPr>
              <w:rStyle w:val="PozadinaSvijetloZelena"/>
            </w:rPr>
            <w:t>članka 176. stavka 2.</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PozadinaSvijetloZelena"/>
          </w:rPr>
        </w:sdtEndPr>
        <w:sdtContent>
          <w:r w:rsidRPr="0079253B" w:rsidR="0079253B">
            <w:rPr>
              <w:rStyle w:val="PozadinaSvijetloZelena"/>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79253B" w:rsidR="0079253B">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79253B" w:rsidR="0079253B">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79253B" w:rsidR="0079253B">
            <w:rPr>
              <w:rStyle w:val="PozadinaSvijetloZelena"/>
            </w:rPr>
            <w:t>5. siječnja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5555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79253B" w:rsidR="0079253B">
            <w:rPr>
              <w:rStyle w:val="PozadinaSvijetloZelena"/>
            </w:rPr>
            <w:t>Damir Pleše</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bookmarkStart w:name="_GoBack" w:id="0"/>
      <w:bookmarkEnd w:id="0"/>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5557" w:rsidP="00537B78" w:rsidRDefault="00B55557">
      <w:r>
        <w:separator/>
      </w:r>
    </w:p>
  </w:endnote>
  <w:endnote w:type="continuationSeparator" w:id="0">
    <w:p w:rsidR="00B55557" w:rsidP="00537B78" w:rsidRDefault="00B5555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5557" w:rsidP="00537B78" w:rsidRDefault="00B55557">
      <w:r>
        <w:separator/>
      </w:r>
    </w:p>
  </w:footnote>
  <w:footnote w:type="continuationSeparator" w:id="0">
    <w:p w:rsidR="00B55557" w:rsidP="00537B78" w:rsidRDefault="00B5555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79253B" w:rsidR="0079253B">
          <w:rPr>
            <w:rStyle w:val="PozadinaSvijetloZelena"/>
          </w:rPr>
          <w:t>62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79253B" w:rsidR="0079253B">
          <w:rPr>
            <w:rStyle w:val="PozadinaSvijetloZelena"/>
          </w:rPr>
          <w:t>Pp-4216/2025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4"/>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253B"/>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0BC"/>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5557"/>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3D914FF7"/>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32B0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378D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32B03"/>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Cerska 1</izvorni_sadrzaj>
    <derivirana_varijabla naziv="DomainObject.UcesnikSudskeRadnje.Adresa.UlicaIKBR_1">Cerska 1</derivirana_varijabla>
  </DomainObject.UcesnikSudskeRadnje.Adresa.UlicaIKBR>
  <DomainObject.UcesnikSudskeRadnje.Naziv>
    <izvorni_sadrzaj>Lucija Franić Novak</izvorni_sadrzaj>
    <derivirana_varijabla naziv="DomainObject.UcesnikSudskeRadnje.Naziv_1">Lucija Franić Novak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veljače 2026.</izvorni_sadrzaj>
    <derivirana_varijabla naziv="DomainObject.UcesnikSudskeRadnje.SudskaRadnja.PlaniraniZavrsetakDatum_1">25. veljače 2026.</derivirana_varijabla>
  </DomainObject.UcesnikSudskeRadnje.SudskaRadnja.PlaniraniZavrsetakDatum>
  <DomainObject.UcesnikSudskeRadnje.SudskaRadnja.PlaniraniPocetakDatum>
    <izvorni_sadrzaj>25. veljače 2026.</izvorni_sadrzaj>
    <derivirana_varijabla naziv="DomainObject.UcesnikSudskeRadnje.SudskaRadnja.PlaniraniPocetakDatum_1">25. veljače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11:00</izvorni_sadrzaj>
    <derivirana_varijabla naziv="DomainObject.UcesnikSudskeRadnje.SudskaRadnja.PlaniraniZavrsetakVrijeme_1">11:00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4216</izvorni_sadrzaj>
    <derivirana_varijabla naziv="DomainObject.Predmet.Broj_1">4216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2025.</izvorni_sadrzaj>
    <derivirana_varijabla naziv="DomainObject.Predmet.DatumOsnivanja_1">25.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kolovoza 1965.</izvorni_sadrzaj>
    <derivirana_varijabla naziv="DomainObject.Predmet.OkrivljenikFizickaOsoba.DatumRodjenja_1">28. kolovoza 1965.</derivirana_varijabla>
  </DomainObject.Predmet.OkrivljenikFizickaOsoba.DatumRodjenja>
  <DomainObject.Predmet.OkrivljenikFizickaOsoba.DatumRodjenjaFormated>
    <izvorni_sadrzaj>28.8.1965.</izvorni_sadrzaj>
    <derivirana_varijabla naziv="DomainObject.Predmet.OkrivljenikFizickaOsoba.DatumRodjenjaFormated_1">28.8.1965.</derivirana_varijabla>
  </DomainObject.Predmet.OkrivljenikFizickaOsoba.DatumRodjenjaFormated>
  <DomainObject.Predmet.OkrivljenikFizickaOsoba.Ime>
    <izvorni_sadrzaj>Lucija</izvorni_sadrzaj>
    <derivirana_varijabla naziv="DomainObject.Predmet.OkrivljenikFizickaOsoba.Ime_1">Lucija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Dubrovnik (Dubrovnik)</izvorni_sadrzaj>
    <derivirana_varijabla naziv="DomainObject.Predmet.OkrivljenikFizickaOsoba.MjestoRodjenja_1">Dubrovnik (Dubrovnik)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Lucija Franić Novak</izvorni_sadrzaj>
    <derivirana_varijabla naziv="DomainObject.Predmet.OkrivljenikFizickaOsoba.Naziv_1">Lucija Franić Novak</derivirana_varijabla>
  </DomainObject.Predmet.OkrivljenikFizickaOsoba.Naziv>
  <DomainObject.Predmet.OkrivljenikFizickaOsoba.Prezime>
    <izvorni_sadrzaj>Franić Novak</izvorni_sadrzaj>
    <derivirana_varijabla naziv="DomainObject.Predmet.OkrivljenikFizickaOsoba.Prezime_1">Franić Novak</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86770167602</izvorni_sadrzaj>
    <derivirana_varijabla naziv="DomainObject.Predmet.OkrivljenikFizickaOsoba.Oib_1">86770167602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Pp-4216/2025</izvorni_sadrzaj>
    <derivirana_varijabla naziv="DomainObject.Predmet.OznakaBroj_1">Pp-4216/2025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Lucija Franić Novak</izvorni_sadrzaj>
    <derivirana_varijabla naziv="DomainObject.Predmet.ProtustrankaFormated_1">  Lucija Franić Novak</derivirana_varijabla>
  </DomainObject.Predmet.ProtustrankaFormated>
  <DomainObject.Predmet.ProtustrankaFormatedOIB>
    <izvorni_sadrzaj>  Lucija Franić Novak, OIB 86770167602</izvorni_sadrzaj>
    <derivirana_varijabla naziv="DomainObject.Predmet.ProtustrankaFormatedOIB_1">  Lucija Franić Novak, OIB 86770167602</derivirana_varijabla>
  </DomainObject.Predmet.ProtustrankaFormatedOIB>
  <DomainObject.Predmet.ProtustrankaFormatedWithAdress>
    <izvorni_sadrzaj> Lucija Franić Novak, Cerska 1, 10000 Zagreb</izvorni_sadrzaj>
    <derivirana_varijabla naziv="DomainObject.Predmet.ProtustrankaFormatedWithAdress_1"> Lucija Franić Novak, Cerska 1, 10000 Zagreb</derivirana_varijabla>
  </DomainObject.Predmet.ProtustrankaFormatedWithAdress>
  <DomainObject.Predmet.ProtustrankaFormatedWithAdressOIB>
    <izvorni_sadrzaj> Lucija Franić Novak, OIB 86770167602, Cerska 1, 10000 Zagreb</izvorni_sadrzaj>
    <derivirana_varijabla naziv="DomainObject.Predmet.ProtustrankaFormatedWithAdressOIB_1"> Lucija Franić Novak, OIB 86770167602, Cerska 1, 10000 Zagreb</derivirana_varijabla>
  </DomainObject.Predmet.ProtustrankaFormatedWithAdressOIB>
  <DomainObject.Predmet.ProtustrankaWithAdress>
    <izvorni_sadrzaj>Lucija Franić Novak Cerska 1, 10000 Zagreb</izvorni_sadrzaj>
    <derivirana_varijabla naziv="DomainObject.Predmet.ProtustrankaWithAdress_1">Lucija Franić Novak Cerska 1, 10000 Zagreb</derivirana_varijabla>
  </DomainObject.Predmet.ProtustrankaWithAdress>
  <DomainObject.Predmet.ProtustrankaWithAdressOIB>
    <izvorni_sadrzaj>Lucija Franić Novak, OIB 86770167602, Cerska 1, 10000 Zagreb</izvorni_sadrzaj>
    <derivirana_varijabla naziv="DomainObject.Predmet.ProtustrankaWithAdressOIB_1">Lucija Franić Novak, OIB 86770167602, Cerska 1, 10000 Zagreb</derivirana_varijabla>
  </DomainObject.Predmet.ProtustrankaWithAdressOIB>
  <DomainObject.Predmet.ProtustrankaNazivFormated>
    <izvorni_sadrzaj>Lucija Franić Novak</izvorni_sadrzaj>
    <derivirana_varijabla naziv="DomainObject.Predmet.ProtustrankaNazivFormated_1">Lucija Franić Novak</derivirana_varijabla>
    <derivirana_varijabla naziv="Padez">Lucija Franić Novak</derivirana_varijabla>
  </DomainObject.Predmet.ProtustrankaNazivFormated>
  <DomainObject.Predmet.ProtustrankaNazivFormatedOIB>
    <izvorni_sadrzaj>Lucija Franić Novak, OIB 86770167602</izvorni_sadrzaj>
    <derivirana_varijabla naziv="DomainObject.Predmet.ProtustrankaNazivFormatedOIB_1">Lucija Franić Novak, OIB 86770167602</derivirana_varijabla>
  </DomainObject.Predmet.ProtustrankaNazivFormatedOIB>
  <DomainObject.Predmet.PunomocnikOstecenika>
    <izvorni_sadrzaj>ZOU Poldan, Gatara, Vižintin, Komorski, Babić i Fruk Morina</izvorni_sadrzaj>
    <derivirana_varijabla naziv="DomainObject.Predmet.PunomocnikOstecenika_1">ZOU Poldan, Gatara, Vižintin, Komorski, Babić i Fruk Morina</derivirana_varijabla>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Milica Karan</izvorni_sadrzaj>
    <derivirana_varijabla naziv="DomainObject.Predmet.StrankaFormated_1">  Milica Karan</derivirana_varijabla>
  </DomainObject.Predmet.StrankaFormated>
  <DomainObject.Predmet.StrankaFormatedOIB>
    <izvorni_sadrzaj>  Milica Karan, OIB 28275119078</izvorni_sadrzaj>
    <derivirana_varijabla naziv="DomainObject.Predmet.StrankaFormatedOIB_1">  Milica Karan, OIB 28275119078</derivirana_varijabla>
  </DomainObject.Predmet.StrankaFormatedOIB>
  <DomainObject.Predmet.StrankaFormatedWithAdress>
    <izvorni_sadrzaj> Milica Karan, Žuti Breg 17, 10000 Zagreb</izvorni_sadrzaj>
    <derivirana_varijabla naziv="DomainObject.Predmet.StrankaFormatedWithAdress_1"> Milica Karan, Žuti Breg 17, 10000 Zagreb</derivirana_varijabla>
  </DomainObject.Predmet.StrankaFormatedWithAdress>
  <DomainObject.Predmet.StrankaFormatedWithAdressOIB>
    <izvorni_sadrzaj> Milica Karan, OIB 28275119078, Žuti Breg 17, 10000 Zagreb</izvorni_sadrzaj>
    <derivirana_varijabla naziv="DomainObject.Predmet.StrankaFormatedWithAdressOIB_1"> Milica Karan, OIB 28275119078, Žuti Breg 17, 10000 Zagreb</derivirana_varijabla>
  </DomainObject.Predmet.StrankaFormatedWithAdressOIB>
  <DomainObject.Predmet.StrankaWithAdress>
    <izvorni_sadrzaj>Milica Karan Žuti Breg 17,10000 Zagreb</izvorni_sadrzaj>
    <derivirana_varijabla naziv="DomainObject.Predmet.StrankaWithAdress_1">Milica Karan Žuti Breg 17,10000 Zagreb</derivirana_varijabla>
  </DomainObject.Predmet.StrankaWithAdress>
  <DomainObject.Predmet.StrankaWithAdressOIB>
    <izvorni_sadrzaj>Milica Karan, OIB 28275119078, Žuti Breg 17,10000 Zagreb</izvorni_sadrzaj>
    <derivirana_varijabla naziv="DomainObject.Predmet.StrankaWithAdressOIB_1">Milica Karan, OIB 28275119078, Žuti Breg 17,10000 Zagreb</derivirana_varijabla>
  </DomainObject.Predmet.StrankaWithAdressOIB>
  <DomainObject.Predmet.StrankaNazivFormated>
    <izvorni_sadrzaj>Milica Karan</izvorni_sadrzaj>
    <derivirana_varijabla naziv="DomainObject.Predmet.StrankaNazivFormated_1">Milica Karan</derivirana_varijabla>
    <derivirana_varijabla naziv="Padez">Milica Karan</derivirana_varijabla>
  </DomainObject.Predmet.StrankaNazivFormated>
  <DomainObject.Predmet.StrankaNazivFormatedOIB>
    <izvorni_sadrzaj>Milica Karan, OIB 28275119078</izvorni_sadrzaj>
    <derivirana_varijabla naziv="DomainObject.Predmet.StrankaNazivFormatedOIB_1">Milica Karan, OIB 28275119078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Vlasta Janton-Ferenčić</izvorni_sadrzaj>
    <derivirana_varijabla naziv="DomainObject.Predmet.Zapisnicar_1">Vlasta Janton-Ferenčić</derivirana_varijabla>
    <derivirana_varijabla naziv="Padez">Vlasta Janton-Ferenčić</derivirana_varijabla>
  </DomainObject.Predmet.Zapisnicar>
  <DomainObject.Predmet.StrankaListFormated>
    <izvorni_sadrzaj>
      <item>Milica Karan</item>
    </izvorni_sadrzaj>
    <derivirana_varijabla naziv="DomainObject.Predmet.StrankaListFormated_1">
      <item>Milica Karan</item>
    </derivirana_varijabla>
  </DomainObject.Predmet.StrankaListFormated>
  <DomainObject.Predmet.StrankaListFormatedOIB>
    <izvorni_sadrzaj>
      <item>Milica Karan, OIB 28275119078</item>
    </izvorni_sadrzaj>
    <derivirana_varijabla naziv="DomainObject.Predmet.StrankaListFormatedOIB_1">
      <item>Milica Karan, OIB 28275119078</item>
    </derivirana_varijabla>
  </DomainObject.Predmet.StrankaListFormatedOIB>
  <DomainObject.Predmet.StrankaListFormatedWithAdress>
    <izvorni_sadrzaj>
      <item>Milica Karan, Žuti Breg 17, 10000 Zagreb</item>
    </izvorni_sadrzaj>
    <derivirana_varijabla naziv="DomainObject.Predmet.StrankaListFormatedWithAdress_1">
      <item>Milica Karan, Žuti Breg 17, 10000 Zagreb</item>
    </derivirana_varijabla>
  </DomainObject.Predmet.StrankaListFormatedWithAdress>
  <DomainObject.Predmet.StrankaListFormatedWithAdressOIB>
    <izvorni_sadrzaj>
      <item>Milica Karan, OIB 28275119078, Žuti Breg 17, 10000 Zagreb</item>
    </izvorni_sadrzaj>
    <derivirana_varijabla naziv="DomainObject.Predmet.StrankaListFormatedWithAdressOIB_1">
      <item>Milica Karan, OIB 28275119078, Žuti Breg 17, 10000 Zagreb</item>
    </derivirana_varijabla>
  </DomainObject.Predmet.StrankaListFormatedWithAdressOIB>
  <DomainObject.Predmet.StrankaListNazivFormated>
    <izvorni_sadrzaj>
      <item>Milica Karan</item>
    </izvorni_sadrzaj>
    <derivirana_varijabla naziv="DomainObject.Predmet.StrankaListNazivFormated_1">
      <item>Milica Karan</item>
    </derivirana_varijabla>
  </DomainObject.Predmet.StrankaListNazivFormated>
  <DomainObject.Predmet.StrankaListNazivFormatedOIB>
    <izvorni_sadrzaj>
      <item>Milica Karan, OIB 28275119078</item>
    </izvorni_sadrzaj>
    <derivirana_varijabla naziv="DomainObject.Predmet.StrankaListNazivFormatedOIB_1">
      <item>Milica Karan, OIB 28275119078</item>
    </derivirana_varijabla>
  </DomainObject.Predmet.StrankaListNazivFormatedOIB>
  <DomainObject.Predmet.ProtuStrankaListFormated>
    <izvorni_sadrzaj>
      <item>Lucija Franić Novak</item>
    </izvorni_sadrzaj>
    <derivirana_varijabla naziv="DomainObject.Predmet.ProtuStrankaListFormated_1">
      <item>Lucija Franić Novak</item>
    </derivirana_varijabla>
  </DomainObject.Predmet.ProtuStrankaListFormated>
  <DomainObject.Predmet.ProtuStrankaListFormatedOIB>
    <izvorni_sadrzaj>
      <item>Lucija Franić Novak, OIB 86770167602</item>
    </izvorni_sadrzaj>
    <derivirana_varijabla naziv="DomainObject.Predmet.ProtuStrankaListFormatedOIB_1">
      <item>Lucija Franić Novak, OIB 86770167602</item>
    </derivirana_varijabla>
  </DomainObject.Predmet.ProtuStrankaListFormatedOIB>
  <DomainObject.Predmet.ProtuStrankaListFormatedWithAdress>
    <izvorni_sadrzaj>
      <item>Lucija Franić Novak, Cerska 1, 10000 Zagreb</item>
    </izvorni_sadrzaj>
    <derivirana_varijabla naziv="DomainObject.Predmet.ProtuStrankaListFormatedWithAdress_1">
      <item>Lucija Franić Novak, Cerska 1, 10000 Zagreb</item>
    </derivirana_varijabla>
  </DomainObject.Predmet.ProtuStrankaListFormatedWithAdress>
  <DomainObject.Predmet.ProtuStrankaListFormatedWithAdressOIB>
    <izvorni_sadrzaj>
      <item>Lucija Franić Novak, OIB 86770167602, Cerska 1, 10000 Zagreb</item>
    </izvorni_sadrzaj>
    <derivirana_varijabla naziv="DomainObject.Predmet.ProtuStrankaListFormatedWithAdressOIB_1">
      <item>Lucija Franić Novak, OIB 86770167602, Cerska 1, 10000 Zagreb</item>
    </derivirana_varijabla>
  </DomainObject.Predmet.ProtuStrankaListFormatedWithAdressOIB>
  <DomainObject.Predmet.ProtuStrankaListNazivFormated>
    <izvorni_sadrzaj>
      <item>Lucija Franić Novak</item>
    </izvorni_sadrzaj>
    <derivirana_varijabla naziv="DomainObject.Predmet.ProtuStrankaListNazivFormated_1">
      <item>Lucija Franić Novak</item>
    </derivirana_varijabla>
  </DomainObject.Predmet.ProtuStrankaListNazivFormated>
  <DomainObject.Predmet.ProtuStrankaListNazivFormatedOIB>
    <izvorni_sadrzaj>
      <item>Lucija Franić Novak, OIB 86770167602</item>
    </izvorni_sadrzaj>
    <derivirana_varijabla naziv="DomainObject.Predmet.ProtuStrankaListNazivFormatedOIB_1">
      <item>Lucija Franić Novak, OIB 86770167602</item>
    </derivirana_varijabla>
  </DomainObject.Predmet.ProtuStrankaListNazivFormatedOIB>
  <DomainObject.Predmet.OstaliListFormated>
    <izvorni_sadrzaj>
      <item>Hipermarket Plodine</item>
      <item>OD Praljak &amp; Svić d.o.o.</item>
      <item>ZOU Poldan, Gatara, Vižintin, Komorski, Babić i Fruk Morina</item>
    </izvorni_sadrzaj>
    <derivirana_varijabla naziv="DomainObject.Predmet.OstaliListFormated_1">
      <item>Hipermarket Plodine</item>
      <item>OD Praljak &amp; Svić d.o.o.</item>
      <item>ZOU Poldan, Gatara, Vižintin, Komorski, Babić i Fruk Morina</item>
    </derivirana_varijabla>
    <derivirana_varijabla naziv="DrugaOsoba">
      <item>Hipermarket Plodine</item>
      <item>OD Praljak &amp; Svić d.o.o.</item>
      <item>ZOU Poldan, Gatara, Vižintin, Komorski, Babić i Fruk Morina</item>
    </derivirana_varijabla>
  </DomainObject.Predmet.OstaliListFormated>
  <DomainObject.Predmet.OstaliListFormatedOIB>
    <izvorni_sadrzaj>
      <item>Hipermarket Plodine</item>
      <item>OD Praljak &amp; Svić d.o.o.</item>
      <item>ZOU Poldan, Gatara, Vižintin, Komorski, Babić i Fruk Morina</item>
    </izvorni_sadrzaj>
    <derivirana_varijabla naziv="DomainObject.Predmet.OstaliListFormatedOIB_1">
      <item>Hipermarket Plodine</item>
      <item>OD Praljak &amp; Svić d.o.o.</item>
      <item>ZOU Poldan, Gatara, Vižintin, Komorski, Babić i Fruk Morina</item>
    </derivirana_varijabla>
  </DomainObject.Predmet.OstaliListFormatedOIB>
  <DomainObject.Predmet.OstaliListFormatedWithAdress>
    <izvorni_sadrzaj>
      <item>Hipermarket Plodine, I Štefanovečki zavoj 10, 10000 Zagreb</item>
      <item>OD Praljak &amp; Svić d.o.o., Radnička cesta 37 b, 10000 Zagreb</item>
      <item>ZOU Poldan, Gatara, Vižintin, Komorski, Babić i Fruk Morina, Grada Mainza 11, 10000 Zagreb</item>
    </izvorni_sadrzaj>
    <derivirana_varijabla naziv="DomainObject.Predmet.OstaliListFormatedWithAdress_1">
      <item>Hipermarket Plodine, I Štefanovečki zavoj 10, 10000 Zagreb</item>
      <item>OD Praljak &amp; Svić d.o.o., Radnička cesta 37 b, 10000 Zagreb</item>
      <item>ZOU Poldan, Gatara, Vižintin, Komorski, Babić i Fruk Morina, Grada Mainza 11, 10000 Zagreb</item>
    </derivirana_varijabla>
  </DomainObject.Predmet.OstaliListFormatedWithAdress>
  <DomainObject.Predmet.OstaliListFormatedWithAdressOIB>
    <izvorni_sadrzaj>
      <item>Hipermarket Plodine, I Štefanovečki zavoj 10, 10000 Zagreb</item>
      <item>OD Praljak &amp; Svić d.o.o., Radnička cesta 37 b, 10000 Zagreb</item>
      <item>ZOU Poldan, Gatara, Vižintin, Komorski, Babić i Fruk Morina, Grada Mainza 11, 10000 Zagreb</item>
    </izvorni_sadrzaj>
    <derivirana_varijabla naziv="DomainObject.Predmet.OstaliListFormatedWithAdressOIB_1">
      <item>Hipermarket Plodine, I Štefanovečki zavoj 10, 10000 Zagreb</item>
      <item>OD Praljak &amp; Svić d.o.o., Radnička cesta 37 b, 10000 Zagreb</item>
      <item>ZOU Poldan, Gatara, Vižintin, Komorski, Babić i Fruk Morina, Grada Mainza 11, 10000 Zagreb</item>
    </derivirana_varijabla>
  </DomainObject.Predmet.OstaliListFormatedWithAdressOIB>
  <DomainObject.Predmet.OstaliListNazivFormated>
    <izvorni_sadrzaj>
      <item>Hipermarket Plodine</item>
      <item>OD Praljak &amp; Svić d.o.o.</item>
      <item>ZOU Poldan, Gatara, Vižintin, Komorski, Babić i Fruk Morina</item>
    </izvorni_sadrzaj>
    <derivirana_varijabla naziv="DomainObject.Predmet.OstaliListNazivFormated_1">
      <item>Hipermarket Plodine</item>
      <item>OD Praljak &amp; Svić d.o.o.</item>
      <item>ZOU Poldan, Gatara, Vižintin, Komorski, Babić i Fruk Morina</item>
    </derivirana_varijabla>
  </DomainObject.Predmet.OstaliListNazivFormated>
  <DomainObject.Predmet.OstaliListNazivFormatedOIB>
    <izvorni_sadrzaj>
      <item>Hipermarket Plodine</item>
      <item>OD Praljak &amp; Svić d.o.o.</item>
      <item>ZOU Poldan, Gatara, Vižintin, Komorski, Babić i Fruk Morina</item>
    </izvorni_sadrzaj>
    <derivirana_varijabla naziv="DomainObject.Predmet.OstaliListNazivFormatedOIB_1">
      <item>Hipermarket Plodine</item>
      <item>OD Praljak &amp; Svić d.o.o.</item>
      <item>ZOU Poldan, Gatara, Vižintin, Komorski, Babić i Fruk Morina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izvorni_sadrzaj>
    <derivirana_varijabla naziv="DomainObject.Predmet.ClanakZakona_1">176</derivirana_varijabla>
  </DomainObject.Predmet.ClanakZakona>
  <DomainObject.Predmet.ClanakZakonaFull>
    <izvorni_sadrzaj>članka 176. stavka 2.</izvorni_sadrzaj>
    <derivirana_varijabla naziv="DomainObject.Predmet.ClanakZakonaFull_1">članka 176.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5. siječnja 2026.</izvorni_sadrzaj>
    <derivirana_varijabla naziv="DomainObject.Datum_1">5. siječnja 2026.</derivirana_varijabla>
  </DomainObject.Datum>
  <DomainObject.PoslovniBrojDokumenta>
    <izvorni_sadrzaj/>
    <derivirana_varijabla naziv="DomainObject.PoslovniBrojDokumenta_1"/>
  </DomainObject.PoslovniBrojDokumenta>
  <DomainObject.Predmet.StrankaIDrugi>
    <izvorni_sadrzaj>Milica Karan</izvorni_sadrzaj>
    <derivirana_varijabla naziv="DomainObject.Predmet.StrankaIDrugi_1">Milica Karan</derivirana_varijabla>
  </DomainObject.Predmet.StrankaIDrugi>
  <DomainObject.Predmet.ProtustrankaIDrugi>
    <izvorni_sadrzaj>Lucija Franić Novak</izvorni_sadrzaj>
    <derivirana_varijabla naziv="DomainObject.Predmet.ProtustrankaIDrugi_1">Lucija Franić Novak</derivirana_varijabla>
  </DomainObject.Predmet.ProtustrankaIDrugi>
  <DomainObject.Predmet.StrankaIDrugiAdressOIB>
    <izvorni_sadrzaj>Milica Karan, OIB 28275119078, Žuti Breg 17, 10000 Zagreb</izvorni_sadrzaj>
    <derivirana_varijabla naziv="DomainObject.Predmet.StrankaIDrugiAdressOIB_1">Milica Karan, OIB 28275119078, Žuti Breg 17, 10000 Zagreb</derivirana_varijabla>
  </DomainObject.Predmet.StrankaIDrugiAdressOIB>
  <DomainObject.Predmet.ProtustrankaIDrugiAdressOIB>
    <izvorni_sadrzaj>Lucija Franić Novak, OIB 86770167602, Cerska 1, 10000 Zagreb</izvorni_sadrzaj>
    <derivirana_varijabla naziv="DomainObject.Predmet.ProtustrankaIDrugiAdressOIB_1">Lucija Franić Novak, OIB 86770167602, Cerska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Lucija Franić Novak</item>
      <item>Milica Karan</item>
      <item>Hipermarket Plodine</item>
      <item>OD Praljak &amp; Svić d.o.o.</item>
      <item>ZOU Poldan, Gatara, Vižintin, Komorski, Babić i Fruk Morina</item>
    </izvorni_sadrzaj>
    <derivirana_varijabla naziv="DomainObject.Predmet.SudioniciListNaziv_1">
      <item>Lucija Franić Novak</item>
      <item>Milica Karan</item>
      <item>Hipermarket Plodine</item>
      <item>OD Praljak &amp; Svić d.o.o.</item>
      <item>ZOU Poldan, Gatara, Vižintin, Komorski, Babić i Fruk Morina</item>
    </derivirana_varijabla>
    <derivirana_varijabla naziv="OstaliSudionici">
      <item>Lucija Franić Novak</item>
      <item>Milica Karan</item>
      <item>Hipermarket Plodine</item>
      <item>OD Praljak &amp; Svić d.o.o.</item>
      <item>ZOU Poldan, Gatara, Vižintin, Komorski, Babić i Fruk Morina</item>
    </derivirana_varijabla>
  </DomainObject.Predmet.SudioniciListNaziv>
  <DomainObject.Predmet.SudioniciListAdressOIB>
    <izvorni_sadrzaj>
      <item>Lucija Franić Novak, OIB 86770167602, Cerska 1,10000 Zagreb</item>
      <item>Milica Karan, OIB 28275119078, Žuti Breg 17,10000 Zagreb</item>
      <item>Hipermarket Plodine, I Štefanovečki zavoj 10,10000 Zagreb</item>
      <item>OD Praljak &amp; Svić d.o.o., Radnička cesta 37 b,10000 Zagreb</item>
      <item>ZOU Poldan, Gatara, Vižintin, Komorski, Babić i Fruk Morina, Grada Mainza 11,10000 Zagreb</item>
    </izvorni_sadrzaj>
    <derivirana_varijabla naziv="DomainObject.Predmet.SudioniciListAdressOIB_1">
      <item>Lucija Franić Novak, OIB 86770167602, Cerska 1,10000 Zagreb</item>
      <item>Milica Karan, OIB 28275119078, Žuti Breg 17,10000 Zagreb</item>
      <item>Hipermarket Plodine, I Štefanovečki zavoj 10,10000 Zagreb</item>
      <item>OD Praljak &amp; Svić d.o.o., Radnička cesta 37 b,10000 Zagreb</item>
      <item>ZOU Poldan, Gatara, Vižintin, Komorski, Babić i Fruk Morina, Grada Mainza 11,10000 Zagreb</item>
    </derivirana_varijabla>
  </DomainObject.Predmet.SudioniciListAdressOIB>
  <DomainObject.UcesnikSudskeRadnje.NazivFormated>
    <izvorni_sadrzaj>Lucija Franić Novak, OIB 86770167602, Cerska 1,10000 Zagreb</izvorni_sadrzaj>
    <derivirana_varijabla naziv="DomainObject.UcesnikSudskeRadnje.NazivFormated_1">Lucija Franić Novak, OIB 86770167602, Cerska 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86770167602</item>
      <item>, OIB 28275119078</item>
      <item>, OIB null</item>
      <item>, OIB null</item>
      <item>, OIB null</item>
    </izvorni_sadrzaj>
    <derivirana_varijabla naziv="DomainObject.Predmet.SudioniciListNazivOIB_1">
      <item>, OIB 86770167602</item>
      <item>, OIB 28275119078</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Milica Karan, OIB 28275119078, Žuti Breg 17, 10000 Zagreb
2. Okrivljenik Lucija Franić Novak, OIB 86770167602, Cerska 1, 10000 Zagreb</izvorni_sadrzaj>
    <derivirana_varijabla naziv="DomainObject.UcesnikSudskeRadnje.SudskaRadnja.UcesniciObavijest_1">1. Tužitelj Milica Karan, OIB 28275119078, Žuti Breg 17, 10000 Zagreb
2. Okrivljenik Lucija Franić Novak, OIB 86770167602, Cerska 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ožujka 2025.</izvorni_sadrzaj>
    <derivirana_varijabla naziv="DomainObject.Predmet.DatumPocetkaProcesa_1">25.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Lucija Franić Novak, Cerska 1, 10000 Zagreb, OIB: 86770167602, rođen-a 28.08.1965., mjesto rođenja Dubrovnik (Dubrovnik)</item>
    </izvorni_sadrzaj>
    <derivirana_varijabla naziv="DomainObject.Predmet.OkrivljenikAdresaMjestoRodjenjaList_1">
      <item>Lucija Franić Novak, Cerska 1, 10000 Zagreb, OIB: 86770167602, rođen-a 28.08.1965., mjesto rođenja Dubrovnik (Dubrovnik)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41A128-5DDD-4CD3-8CCA-B5CB68714488}">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336</properties:Words>
  <properties:Characters>1950</properties:Characters>
  <properties:Lines>57</properties:Lines>
  <properties:Paragraphs>27</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2026-01-05T09:49:00Z</cp:lastPrinted>
  <dcterms:modified xmlns:xsi="http://www.w3.org/2001/XMLSchema-instance" xsi:type="dcterms:W3CDTF">2026-01-05T09:49:00Z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Lucija Franić Novak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